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F836E2" w14:textId="77777777" w:rsidR="00B62E3E" w:rsidRDefault="00B62E3E" w:rsidP="00B62E3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sir John NARBOURNE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fl.1479)</w:t>
      </w:r>
    </w:p>
    <w:p w14:paraId="085E6322" w14:textId="77777777" w:rsidR="00B62E3E" w:rsidRDefault="00B62E3E" w:rsidP="00B62E3E">
      <w:pPr>
        <w:pStyle w:val="NoSpacing"/>
        <w:rPr>
          <w:rFonts w:eastAsia="Times New Roman" w:cs="Times New Roman"/>
          <w:szCs w:val="24"/>
        </w:rPr>
      </w:pPr>
    </w:p>
    <w:p w14:paraId="280DB98A" w14:textId="77777777" w:rsidR="00B62E3E" w:rsidRDefault="00B62E3E" w:rsidP="00B62E3E">
      <w:pPr>
        <w:pStyle w:val="NoSpacing"/>
        <w:rPr>
          <w:rFonts w:eastAsia="Times New Roman" w:cs="Times New Roman"/>
          <w:szCs w:val="24"/>
        </w:rPr>
      </w:pPr>
    </w:p>
    <w:p w14:paraId="3193A0BA" w14:textId="77777777" w:rsidR="00B62E3E" w:rsidRDefault="00B62E3E" w:rsidP="00B62E3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Godson of Thomas </w:t>
      </w:r>
      <w:proofErr w:type="spellStart"/>
      <w:r>
        <w:rPr>
          <w:rFonts w:eastAsia="Times New Roman" w:cs="Times New Roman"/>
          <w:szCs w:val="24"/>
        </w:rPr>
        <w:t>Weyte</w:t>
      </w:r>
      <w:proofErr w:type="spellEnd"/>
      <w:r>
        <w:rPr>
          <w:rFonts w:eastAsia="Times New Roman" w:cs="Times New Roman"/>
          <w:szCs w:val="24"/>
        </w:rPr>
        <w:t>, senior, of Brinkworth, Wiltshire(q.v.).</w:t>
      </w:r>
    </w:p>
    <w:p w14:paraId="0789BEE3" w14:textId="77777777" w:rsidR="00B62E3E" w:rsidRDefault="00B62E3E" w:rsidP="00B62E3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</w:p>
    <w:p w14:paraId="4A6CD099" w14:textId="77777777" w:rsidR="00B62E3E" w:rsidRDefault="00B62E3E" w:rsidP="00B62E3E">
      <w:pPr>
        <w:pStyle w:val="NoSpacing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pp.382-4)</w:t>
      </w:r>
    </w:p>
    <w:p w14:paraId="4B8B5805" w14:textId="77777777" w:rsidR="00B62E3E" w:rsidRDefault="00B62E3E" w:rsidP="00B62E3E">
      <w:pPr>
        <w:pStyle w:val="NoSpacing"/>
        <w:rPr>
          <w:rFonts w:eastAsia="Times New Roman" w:cs="Times New Roman"/>
          <w:szCs w:val="24"/>
        </w:rPr>
      </w:pPr>
    </w:p>
    <w:p w14:paraId="3BBC9ADF" w14:textId="77777777" w:rsidR="00B62E3E" w:rsidRDefault="00B62E3E" w:rsidP="00B62E3E">
      <w:pPr>
        <w:pStyle w:val="NoSpacing"/>
        <w:rPr>
          <w:rFonts w:eastAsia="Times New Roman" w:cs="Times New Roman"/>
          <w:szCs w:val="24"/>
        </w:rPr>
      </w:pPr>
    </w:p>
    <w:p w14:paraId="4D8E3BCC" w14:textId="77777777" w:rsidR="00B62E3E" w:rsidRDefault="00B62E3E" w:rsidP="00B62E3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16 Oct.1479</w:t>
      </w:r>
      <w:r>
        <w:rPr>
          <w:rFonts w:eastAsia="Times New Roman" w:cs="Times New Roman"/>
          <w:szCs w:val="24"/>
        </w:rPr>
        <w:tab/>
        <w:t>Thomas bequeathed him 6s 8d.    (ibid.)</w:t>
      </w:r>
    </w:p>
    <w:p w14:paraId="6498D254" w14:textId="77777777" w:rsidR="00B62E3E" w:rsidRDefault="00B62E3E" w:rsidP="00B62E3E">
      <w:pPr>
        <w:pStyle w:val="NoSpacing"/>
        <w:rPr>
          <w:rFonts w:eastAsia="Times New Roman" w:cs="Times New Roman"/>
          <w:szCs w:val="24"/>
        </w:rPr>
      </w:pPr>
    </w:p>
    <w:p w14:paraId="55C9DCD2" w14:textId="77777777" w:rsidR="00B62E3E" w:rsidRDefault="00B62E3E" w:rsidP="00B62E3E">
      <w:pPr>
        <w:pStyle w:val="NoSpacing"/>
        <w:rPr>
          <w:rFonts w:eastAsia="Times New Roman" w:cs="Times New Roman"/>
          <w:szCs w:val="24"/>
        </w:rPr>
      </w:pPr>
    </w:p>
    <w:p w14:paraId="3C294B3E" w14:textId="77777777" w:rsidR="00B62E3E" w:rsidRDefault="00B62E3E" w:rsidP="00B62E3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17 May 2024</w:t>
      </w:r>
    </w:p>
    <w:p w14:paraId="6042809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5E68A8" w14:textId="77777777" w:rsidR="00B62E3E" w:rsidRDefault="00B62E3E" w:rsidP="009139A6">
      <w:r>
        <w:separator/>
      </w:r>
    </w:p>
  </w:endnote>
  <w:endnote w:type="continuationSeparator" w:id="0">
    <w:p w14:paraId="72F250DF" w14:textId="77777777" w:rsidR="00B62E3E" w:rsidRDefault="00B62E3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4942F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3AE8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C9471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E946F4" w14:textId="77777777" w:rsidR="00B62E3E" w:rsidRDefault="00B62E3E" w:rsidP="009139A6">
      <w:r>
        <w:separator/>
      </w:r>
    </w:p>
  </w:footnote>
  <w:footnote w:type="continuationSeparator" w:id="0">
    <w:p w14:paraId="06CDA497" w14:textId="77777777" w:rsidR="00B62E3E" w:rsidRDefault="00B62E3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2DE0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450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A002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E3E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D4751"/>
    <w:rsid w:val="00A3176C"/>
    <w:rsid w:val="00AE65F8"/>
    <w:rsid w:val="00B62E3E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D6351"/>
  <w15:chartTrackingRefBased/>
  <w15:docId w15:val="{EAA763BE-D256-4CA5-B196-2D61E9FE6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2024-05-17T19:21:00Z</dcterms:created>
  <dcterms:modified xsi:type="dcterms:W3CDTF">2024-05-17T19:21:00Z</dcterms:modified>
</cp:coreProperties>
</file>